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F291F2" w14:textId="1163A292" w:rsidR="00E61721" w:rsidRDefault="00855FB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233CAA">
        <w:rPr>
          <w:rFonts w:cs="Arial"/>
          <w:b/>
          <w:sz w:val="24"/>
          <w:szCs w:val="24"/>
        </w:rPr>
        <w:t>10</w:t>
      </w:r>
      <w:r w:rsidR="006F1829">
        <w:rPr>
          <w:rFonts w:cs="Arial"/>
          <w:b/>
          <w:sz w:val="24"/>
          <w:szCs w:val="24"/>
        </w:rPr>
        <w:t>3</w:t>
      </w:r>
      <w:r>
        <w:rPr>
          <w:b/>
          <w:i/>
          <w:sz w:val="28"/>
        </w:rPr>
        <w:tab/>
      </w:r>
      <w:r w:rsidR="00263FC9" w:rsidRPr="00263FC9">
        <w:rPr>
          <w:b/>
          <w:i/>
          <w:sz w:val="28"/>
        </w:rPr>
        <w:t>R5-24</w:t>
      </w:r>
      <w:r w:rsidR="00AF130A" w:rsidRPr="00AF130A">
        <w:rPr>
          <w:b/>
          <w:i/>
          <w:sz w:val="28"/>
        </w:rPr>
        <w:t>2465</w:t>
      </w:r>
    </w:p>
    <w:p w14:paraId="4BD5D325" w14:textId="481B3CF1" w:rsidR="00E61721" w:rsidRPr="0022434D" w:rsidRDefault="000E25D6" w:rsidP="0022434D">
      <w:pPr>
        <w:pStyle w:val="CRCoverPage"/>
        <w:outlineLvl w:val="0"/>
        <w:rPr>
          <w:b/>
          <w:noProof/>
          <w:sz w:val="24"/>
        </w:rPr>
      </w:pPr>
      <w:r w:rsidRPr="00D80CB9">
        <w:rPr>
          <w:b/>
          <w:noProof/>
          <w:sz w:val="24"/>
        </w:rPr>
        <w:t>Fukuoka</w:t>
      </w:r>
      <w:r>
        <w:rPr>
          <w:b/>
          <w:noProof/>
          <w:sz w:val="24"/>
        </w:rPr>
        <w:t>, Japan, May 20th – May 24th, 2024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4C51B87E" w:rsidR="00E61721" w:rsidRDefault="00855FB7" w:rsidP="00A01772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AF130A">
              <w:t xml:space="preserve">PC3 </w:t>
            </w:r>
            <w:r w:rsidR="00263FC9" w:rsidRPr="00263FC9">
              <w:t>NR</w:t>
            </w:r>
            <w:r w:rsidR="00AF130A">
              <w:t>CA additional combos FR1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53D4DF83" w:rsidR="00E61721" w:rsidRDefault="00650453" w:rsidP="00650453">
            <w:pPr>
              <w:pStyle w:val="CRCoverPage"/>
              <w:spacing w:after="0"/>
              <w:ind w:left="100"/>
            </w:pPr>
            <w:r>
              <w:t>05</w:t>
            </w:r>
            <w:r w:rsidR="006F1829">
              <w:t>-</w:t>
            </w:r>
            <w:r>
              <w:t>05</w:t>
            </w:r>
            <w:r w:rsidR="00263FC9">
              <w:t>-2024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6001CB2C" w:rsidR="00E61721" w:rsidRDefault="008B061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 xml:space="preserve"> </w:t>
            </w: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17B828C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14B8FC6A" w:rsidR="00E61721" w:rsidRDefault="00233CA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0A0377F4" w:rsidR="007F3A11" w:rsidRPr="00263FC9" w:rsidRDefault="007F3A11" w:rsidP="006F1829">
            <w:pPr>
              <w:pStyle w:val="CRCoverPage"/>
              <w:spacing w:after="0"/>
              <w:rPr>
                <w:sz w:val="16"/>
                <w:szCs w:val="16"/>
              </w:rPr>
            </w:pPr>
            <w:r w:rsidRPr="007F3A11">
              <w:rPr>
                <w:sz w:val="16"/>
                <w:szCs w:val="16"/>
              </w:rPr>
              <w:t>DL_n2A-n5A-n48(2A)/-,DL_n2A-n48(2A)-n66A/-,DL_n5A-n48(2A)-n66A/-,DL_n2A-n5A-n48B/-,DL_n2A-n48B-n66A/-,DL_n5A-n48B-n66A/-,DL_n2A-n48(2A)-n77A/-,DL_n5A-n48(2A)-n77A/-,DL_n48(2A)-n66A-n77A/-,DL_n2A-n48B-n77A/-,DL_n5A-n48B-n77A/-,DL_n48B-n66A-n77A/-,DL_n5B-n77A/-,DL_n5B-n77C/-,DL_n2A-n5A-n48(2A)/UL_n2A-n5A,DL_n2A-n5A-n48(2A)/UL_n2A-n48A,DL_n2A-n5A-n48(2A)/UL_n5A-n48A,DL_n2A-n48(2A)-n66A/UL_n2A-n48A,DL_n2A-n48(2A)-n66A/UL_n2A-n66A,DL_n2A-n48(2A)-n66A/UL_n48-n66A,DL_n5A-n48(2A)-n66A/UL_n5A-n48A,DL_n5A-n48(2A)-n66A/UL_n5A-n66A,DL_n5A-n48(2A)-n66A/UL_n48A-n66A,DL_n2A-n5A-n48B/UL_n2A-n5A,DL_n2A-n5A-n48B/UL_n2A-n48A,DL_n2A-n5A-n48B/UL_n5A-n48A,DL_n2A-n48B-n66A/UL_n2A-n48A,DL_n2A-n48B-n66A/UL_n2A-n66A,DL_n2A-n48B-n66A/UL_n48A-n66A,DL_n5A-n48B-n66A/UL_n5A-n48A,DL_n5A-n48B-n66A/UL_n5A-n66A,DL_n5A-n48B-n66A/UL_n48A-n66A,DL_n2A-n48(2A)-n77A/UL_n2A-n48A,DL_n2A-n48(2A)-n77A/UL_n2A-n77A,DL_n5A-n48(2A)-n77A/UL_n5A-n48A,DL_n5A-n48(2A)-n77A/UL_n5A-n77A,DL_n48(2A)-n66A-n77A/UL_n48A-n66A,DL_n48(2A)-n66A-n77A/UL_n66A-n77A,DL_n2A-n48B-n77A/UL_n2A-n48A,DL_n2A-n48B-n77A/UL_n2A-n77A,DL_n5A-n48B-n77A/UL_n5A-n48A,DL_n5A-n48B-n77A/UL_n5A-n77A,DL_n48B-n66A-n77A/UL_n5A-n48A,DL_n48B-n66A-n77A/UL_n5A-n77A,DL_n5B-n77A/UL_n5A-n77A,DL_n5B-n77C/UL_n5A-n77A,DL_n5B/-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D7C3B4" w14:textId="77777777" w:rsidR="00AD1FBD" w:rsidRDefault="00AD1FBD">
      <w:pPr>
        <w:spacing w:after="0"/>
      </w:pPr>
      <w:r>
        <w:separator/>
      </w:r>
    </w:p>
  </w:endnote>
  <w:endnote w:type="continuationSeparator" w:id="0">
    <w:p w14:paraId="24F17CA4" w14:textId="77777777" w:rsidR="00AD1FBD" w:rsidRDefault="00AD1F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Cambria"/>
    <w:charset w:val="00"/>
    <w:family w:val="auto"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F8132" w14:textId="77777777" w:rsidR="00E61721" w:rsidRDefault="00855FB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CD6DCB" w14:textId="77777777" w:rsidR="00AD1FBD" w:rsidRDefault="00AD1FBD">
      <w:pPr>
        <w:spacing w:after="0"/>
      </w:pPr>
      <w:r>
        <w:separator/>
      </w:r>
    </w:p>
  </w:footnote>
  <w:footnote w:type="continuationSeparator" w:id="0">
    <w:p w14:paraId="65EE5CE5" w14:textId="77777777" w:rsidR="00AD1FBD" w:rsidRDefault="00AD1F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ECDF" w14:textId="77777777" w:rsidR="00E61721" w:rsidRDefault="00E61721">
    <w:pPr>
      <w:pStyle w:val="Header"/>
    </w:pPr>
  </w:p>
  <w:p w14:paraId="3E4523B1" w14:textId="77777777" w:rsidR="00E61721" w:rsidRDefault="00E6172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ListNumber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2F8F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25D6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3F9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3CAA"/>
    <w:rsid w:val="002347A2"/>
    <w:rsid w:val="00243E1C"/>
    <w:rsid w:val="002451C9"/>
    <w:rsid w:val="0024670C"/>
    <w:rsid w:val="00246B77"/>
    <w:rsid w:val="00251602"/>
    <w:rsid w:val="002567DD"/>
    <w:rsid w:val="002576FD"/>
    <w:rsid w:val="002639E9"/>
    <w:rsid w:val="00263FC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4E2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B552C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5A8C"/>
    <w:rsid w:val="004C7A41"/>
    <w:rsid w:val="004D12C1"/>
    <w:rsid w:val="004D33CC"/>
    <w:rsid w:val="004D3578"/>
    <w:rsid w:val="004D5812"/>
    <w:rsid w:val="004D62B1"/>
    <w:rsid w:val="004D6D7F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3CC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3DDC"/>
    <w:rsid w:val="005C506F"/>
    <w:rsid w:val="005C7963"/>
    <w:rsid w:val="005D0C9B"/>
    <w:rsid w:val="005D2E01"/>
    <w:rsid w:val="005D4908"/>
    <w:rsid w:val="005D60C0"/>
    <w:rsid w:val="005E3AA7"/>
    <w:rsid w:val="005E3AF3"/>
    <w:rsid w:val="005E609A"/>
    <w:rsid w:val="005E7638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0453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401"/>
    <w:rsid w:val="006909F9"/>
    <w:rsid w:val="00692AEE"/>
    <w:rsid w:val="006936D0"/>
    <w:rsid w:val="00694E91"/>
    <w:rsid w:val="006A12FF"/>
    <w:rsid w:val="006A4A09"/>
    <w:rsid w:val="006B79D7"/>
    <w:rsid w:val="006C54AA"/>
    <w:rsid w:val="006C6224"/>
    <w:rsid w:val="006C7B3C"/>
    <w:rsid w:val="006D15F9"/>
    <w:rsid w:val="006D3F7D"/>
    <w:rsid w:val="006D7C35"/>
    <w:rsid w:val="006E0E6A"/>
    <w:rsid w:val="006E2489"/>
    <w:rsid w:val="006E250C"/>
    <w:rsid w:val="006E5B2D"/>
    <w:rsid w:val="006E5C86"/>
    <w:rsid w:val="006E66A3"/>
    <w:rsid w:val="006F1829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11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359C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061B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37B6F"/>
    <w:rsid w:val="00940A3A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1772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1BC4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1FBD"/>
    <w:rsid w:val="00AD36EA"/>
    <w:rsid w:val="00AD397D"/>
    <w:rsid w:val="00AD719B"/>
    <w:rsid w:val="00AE065F"/>
    <w:rsid w:val="00AE16D1"/>
    <w:rsid w:val="00AE2043"/>
    <w:rsid w:val="00AE50A9"/>
    <w:rsid w:val="00AE69D0"/>
    <w:rsid w:val="00AF130A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570B"/>
    <w:rsid w:val="00C17BE3"/>
    <w:rsid w:val="00C21D37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024A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3912"/>
    <w:rsid w:val="00E36665"/>
    <w:rsid w:val="00E3737A"/>
    <w:rsid w:val="00E37709"/>
    <w:rsid w:val="00E403D0"/>
    <w:rsid w:val="00E4726B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30DD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3FFE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0753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  <w:rPr>
      <w:rFonts w:eastAsia="Times New Roman"/>
    </w:rPr>
  </w:style>
  <w:style w:type="paragraph" w:styleId="List">
    <w:name w:val="List"/>
    <w:basedOn w:val="Normal"/>
    <w:link w:val="ListChar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NormalIndent">
    <w:name w:val="Normal Indent"/>
    <w:basedOn w:val="Normal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eastAsia="Malgun Gothic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">
    <w:name w:val="Body Text"/>
    <w:basedOn w:val="Normal"/>
    <w:link w:val="BodyTextChar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ListNumber5">
    <w:name w:val="List Number 5"/>
    <w:basedOn w:val="Normal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="Malgun Gothic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uiPriority w:val="99"/>
    <w:qFormat/>
    <w:rPr>
      <w:color w:val="954F72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Normal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Normal"/>
    <w:link w:val="B2Char1"/>
    <w:qFormat/>
    <w:pPr>
      <w:ind w:left="851" w:hanging="284"/>
    </w:pPr>
  </w:style>
  <w:style w:type="paragraph" w:customStyle="1" w:styleId="B30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Normal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Normal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HeaderChar">
    <w:name w:val="Header Char"/>
    <w:link w:val="Header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eastAsia="en-US"/>
    </w:rPr>
  </w:style>
  <w:style w:type="character" w:customStyle="1" w:styleId="CaptionChar">
    <w:name w:val="Caption Char"/>
    <w:link w:val="Caption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Heading7Char">
    <w:name w:val="Heading 7 Char"/>
    <w:link w:val="Heading7"/>
    <w:qFormat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paragraph" w:customStyle="1" w:styleId="a1">
    <w:name w:val="样式 页眉"/>
    <w:basedOn w:val="Header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MS Mincho"/>
      <w:lang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DefaultParagraphFont"/>
    <w:qFormat/>
    <w:rPr>
      <w:lang w:eastAsia="en-US"/>
    </w:rPr>
  </w:style>
  <w:style w:type="character" w:customStyle="1" w:styleId="BodyTextChar1">
    <w:name w:val="Body Text Char1"/>
    <w:link w:val="BodyText"/>
    <w:qFormat/>
    <w:rPr>
      <w:rFonts w:eastAsia="MS Mincho"/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S Mincho"/>
      <w:i/>
      <w:lang w:eastAsia="en-US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1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2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3">
    <w:name w:val="修订"/>
    <w:hidden/>
    <w:semiHidden/>
    <w:qFormat/>
    <w:rPr>
      <w:rFonts w:eastAsia="Batang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1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0">
    <w:name w:val="吹き出し3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Normal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2">
    <w:name w:val="吹き出し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0">
    <w:name w:val="吹き出し2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Normal"/>
    <w:next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Normal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Normal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BodyText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1">
    <w:name w:val="网格型3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">
    <w:name w:val="吹き出し5"/>
    <w:basedOn w:val="Normal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Normal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Normal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ListChar">
    <w:name w:val="List Char"/>
    <w:link w:val="List"/>
    <w:qFormat/>
    <w:rPr>
      <w:rFonts w:eastAsia="Malgun Gothic"/>
      <w:lang w:eastAsia="en-US"/>
    </w:rPr>
  </w:style>
  <w:style w:type="character" w:customStyle="1" w:styleId="List2Char">
    <w:name w:val="List 2 Char"/>
    <w:link w:val="List2"/>
    <w:qFormat/>
    <w:rPr>
      <w:lang w:eastAsia="en-US"/>
    </w:rPr>
  </w:style>
  <w:style w:type="character" w:customStyle="1" w:styleId="ListBullet3Char">
    <w:name w:val="List Bullet 3 Char"/>
    <w:link w:val="ListBullet3"/>
    <w:qFormat/>
    <w:rPr>
      <w:rFonts w:eastAsia="Malgun Gothic"/>
      <w:lang w:eastAsia="en-US"/>
    </w:rPr>
  </w:style>
  <w:style w:type="character" w:customStyle="1" w:styleId="ListBullet2Char">
    <w:name w:val="List Bullet 2 Char"/>
    <w:link w:val="ListBullet2"/>
    <w:qFormat/>
    <w:rPr>
      <w:rFonts w:eastAsia="Malgun Gothic"/>
      <w:lang w:eastAsia="en-US"/>
    </w:rPr>
  </w:style>
  <w:style w:type="character" w:customStyle="1" w:styleId="ListBulletChar">
    <w:name w:val="List Bullet Char"/>
    <w:link w:val="ListBullet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Normal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Normal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3">
    <w:name w:val="吹き出し4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TableNormal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3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NoSpacing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36A90EE-1322-42E0-B27A-42AF58C12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Jinwen Ma</cp:lastModifiedBy>
  <cp:revision>4</cp:revision>
  <cp:lastPrinted>2020-02-05T15:54:00Z</cp:lastPrinted>
  <dcterms:created xsi:type="dcterms:W3CDTF">2024-05-07T04:49:00Z</dcterms:created>
  <dcterms:modified xsi:type="dcterms:W3CDTF">2024-05-24T01:25:00Z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